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Chichester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Chichester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Chichester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Chichester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Chichester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Chichester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Chichester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Chichester is estimated to be </w:t>
      </w:r>
      <w:r w:rsidRPr="00773DF7">
        <w:rPr>
          <w:rFonts w:ascii="Libre Franklin Light" w:eastAsia="Times New Roman" w:hAnsi="Libre Franklin Light" w:cs="Calibri Light"/>
          <w:b/>
          <w:bCs/>
          <w:color w:val="C45911" w:themeColor="accent2" w:themeShade="BF"/>
        </w:rPr>
        <w:t xml:space="preserve">£1,197,882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Chichester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Chichester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i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Chichester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i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Chichester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i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Chichester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Chichester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Chichester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Chichester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Chichester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£1,197,882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Chichester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£403,509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£28,906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£722,920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£1,197,882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Chichester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Chichester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Chichester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Chichester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Chichester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Chichester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28B4173-D557-471D-9363-214FF20707F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